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BBE8C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JONYS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039D84D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Goldsmith.</w:t>
      </w:r>
    </w:p>
    <w:p w14:paraId="562BDAD6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772DEA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29529B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Jakson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against him touching the warranty of</w:t>
      </w:r>
    </w:p>
    <w:p w14:paraId="0A52F408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the sale of a silver chest.</w:t>
      </w:r>
    </w:p>
    <w:p w14:paraId="2B6883B7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391CEC8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B6BD8C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929D77" w14:textId="77777777" w:rsidR="00C60E26" w:rsidRDefault="00C60E26" w:rsidP="00C60E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March 2021</w:t>
      </w:r>
    </w:p>
    <w:p w14:paraId="2CFEA7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387B4" w14:textId="77777777" w:rsidR="00C60E26" w:rsidRDefault="00C60E26" w:rsidP="009139A6">
      <w:r>
        <w:separator/>
      </w:r>
    </w:p>
  </w:endnote>
  <w:endnote w:type="continuationSeparator" w:id="0">
    <w:p w14:paraId="2C807360" w14:textId="77777777" w:rsidR="00C60E26" w:rsidRDefault="00C60E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FD9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A1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E3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C6CA" w14:textId="77777777" w:rsidR="00C60E26" w:rsidRDefault="00C60E26" w:rsidP="009139A6">
      <w:r>
        <w:separator/>
      </w:r>
    </w:p>
  </w:footnote>
  <w:footnote w:type="continuationSeparator" w:id="0">
    <w:p w14:paraId="58AD79F6" w14:textId="77777777" w:rsidR="00C60E26" w:rsidRDefault="00C60E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62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CD0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4E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2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0E2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E2DC0"/>
  <w15:chartTrackingRefBased/>
  <w15:docId w15:val="{09A4C7B3-D4A4-458F-80DA-C6ED56E4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0E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2021-04-19T08:32:00Z</dcterms:created>
  <dcterms:modified xsi:type="dcterms:W3CDTF">2021-04-19T08:33:00Z</dcterms:modified>
</cp:coreProperties>
</file>